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F2357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BOTELOW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A7BC1DB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Within Ward, London.</w:t>
      </w:r>
    </w:p>
    <w:p w14:paraId="78C8D522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</w:p>
    <w:p w14:paraId="4BA56CD1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</w:p>
    <w:p w14:paraId="244C6452" w14:textId="77777777" w:rsidR="00C338A8" w:rsidRDefault="00C338A8" w:rsidP="00C338A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as one of the Constables.</w:t>
      </w:r>
    </w:p>
    <w:p w14:paraId="21B161D3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D02B2CC" w14:textId="77777777" w:rsidR="00C338A8" w:rsidRDefault="00C338A8" w:rsidP="00C338A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5B91F91A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</w:p>
    <w:p w14:paraId="0A0E2EBE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</w:p>
    <w:p w14:paraId="5D23EFC3" w14:textId="77777777" w:rsidR="00C338A8" w:rsidRDefault="00C338A8" w:rsidP="00C338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December 2023</w:t>
      </w:r>
    </w:p>
    <w:p w14:paraId="3BC7B7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6C01D" w14:textId="77777777" w:rsidR="00C338A8" w:rsidRDefault="00C338A8" w:rsidP="009139A6">
      <w:r>
        <w:separator/>
      </w:r>
    </w:p>
  </w:endnote>
  <w:endnote w:type="continuationSeparator" w:id="0">
    <w:p w14:paraId="298F09DB" w14:textId="77777777" w:rsidR="00C338A8" w:rsidRDefault="00C338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C2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179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DD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FB7F" w14:textId="77777777" w:rsidR="00C338A8" w:rsidRDefault="00C338A8" w:rsidP="009139A6">
      <w:r>
        <w:separator/>
      </w:r>
    </w:p>
  </w:footnote>
  <w:footnote w:type="continuationSeparator" w:id="0">
    <w:p w14:paraId="60978451" w14:textId="77777777" w:rsidR="00C338A8" w:rsidRDefault="00C338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17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A8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3CD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8A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38A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B2A3"/>
  <w15:chartTrackingRefBased/>
  <w15:docId w15:val="{175DB20B-6DE2-4526-9844-0903E3A5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2023-12-24T18:48:00Z</dcterms:created>
  <dcterms:modified xsi:type="dcterms:W3CDTF">2023-12-24T18:49:00Z</dcterms:modified>
</cp:coreProperties>
</file>